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59080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«Детский сад № 151 комбинированного вида» Ново-Савиновского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59080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420066, Республика Татарстан, г. Казань, ул. Бондаренко, д.10а; Петручик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59080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59080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59080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59080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59080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590807" w:rsidRPr="00590807">
          <w:rPr>
            <w:b w:val="0"/>
          </w:rPr>
          <w:t xml:space="preserve"> 1.4.0.10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590807" w:rsidP="00232C8F">
            <w:pPr>
              <w:rPr>
                <w:i/>
              </w:rPr>
            </w:pPr>
            <w:r>
              <w:rPr>
                <w:i/>
              </w:rPr>
              <w:t>Сторож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590807" w:rsidP="00232C8F">
            <w:r>
              <w:t>18883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590807" w:rsidRPr="00590807">
          <w:rPr>
            <w:rStyle w:val="aa"/>
            <w:i/>
          </w:rPr>
          <w:t xml:space="preserve"> Обслуживающий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590807" w:rsidRPr="00590807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fldSimple w:instr=" DOCVARIABLE &quot;etks_info&quot; \* MERGEFORMAT ">
        <w:r w:rsidR="00590807" w:rsidRPr="00590807">
          <w:rPr>
            <w:i/>
            <w:u w:val="single"/>
          </w:rPr>
  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</w:t>
        </w:r>
      </w:fldSimple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590807" w:rsidP="0098630F">
            <w:pPr>
              <w:jc w:val="center"/>
            </w:pPr>
            <w:r>
              <w:t>2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590807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590807" w:rsidP="00145419">
            <w:pPr>
              <w:jc w:val="center"/>
            </w:pPr>
            <w:r>
              <w:t>0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590807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590807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590807" w:rsidP="0098630F">
            <w:pPr>
              <w:jc w:val="center"/>
            </w:pPr>
            <w:r>
              <w:t>112-368-324 27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  <w:tr w:rsidR="00590807" w:rsidTr="000860ED">
        <w:tc>
          <w:tcPr>
            <w:tcW w:w="6345" w:type="dxa"/>
            <w:tcBorders>
              <w:right w:val="single" w:sz="4" w:space="0" w:color="auto"/>
            </w:tcBorders>
          </w:tcPr>
          <w:p w:rsidR="00590807" w:rsidRDefault="00590807" w:rsidP="0098630F">
            <w:pPr>
              <w:jc w:val="center"/>
            </w:pPr>
            <w:r>
              <w:t>119-932-640 82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0807" w:rsidRDefault="00590807" w:rsidP="00AD14A4">
            <w:pPr>
              <w:rPr>
                <w:rStyle w:val="a7"/>
                <w:lang w:val="en-US"/>
              </w:rPr>
            </w:pPr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fldSimple w:instr=" DOCVARIABLE oborud \* MERGEFORMAT ">
        <w:r w:rsidR="00590807" w:rsidRPr="00590807">
          <w:rPr>
            <w:rStyle w:val="aa"/>
            <w:i/>
          </w:rPr>
          <w:t xml:space="preserve"> ПК, монитор Acer </w:t>
        </w:r>
      </w:fldSimple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590807" w:rsidRPr="00590807">
          <w:rPr>
            <w:rStyle w:val="aa"/>
            <w:i/>
          </w:rPr>
          <w:t xml:space="preserve"> на рабочем месте не используются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E67DD6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E67DD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67D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E67DD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67D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E67DD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67D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E67DD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67D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E67DD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67D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E67DD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67D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E67DD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67D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E67DD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67D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E67DD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67DD6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67D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E67DD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67D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E67DD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67D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E67DD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67DD6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E67DD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67DD6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67D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E67DD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67D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67D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E67DD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E67DD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E67DD6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F7159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C1A5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C1A5A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F7159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C1A5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C1A5A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F7159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C1A5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C1A5A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E67DD6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F7159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C1A5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C1A5A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F7159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C1A5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C1A5A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E67DD6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F7159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C1A5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C1A5A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F71596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C1A5A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C1A5A" w:rsidP="00E67DD6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прил.2, п. 20 - 1 раз в год</w:t>
            </w:r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E67DD6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E67DD6" w:rsidRPr="00E67DD6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IV, глава 15, статья 96);</w:t>
        </w:r>
        <w:r w:rsidR="00E67DD6" w:rsidRPr="00E67DD6">
          <w:rPr>
            <w:i/>
            <w:u w:val="single"/>
          </w:rPr>
          <w:tab/>
          <w:t>   </w:t>
        </w:r>
        <w:r w:rsidR="00E67DD6" w:rsidRPr="00E67DD6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E67DD6" w:rsidRPr="00E67DD6">
          <w:rPr>
            <w:i/>
            <w:u w:val="single"/>
          </w:rPr>
          <w:tab/>
          <w:t>   </w:t>
        </w:r>
      </w:fldSimple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0F49C2" w:rsidRPr="000F49C2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760207" w:rsidRDefault="00760207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90807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90807" w:rsidP="004E51DC">
            <w:pPr>
              <w:pStyle w:val="a8"/>
            </w:pPr>
            <w:r>
              <w:t>Петручик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59080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90807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90807" w:rsidP="004E51DC">
            <w:pPr>
              <w:pStyle w:val="a8"/>
            </w:pPr>
            <w:r>
              <w:t>Исхакова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59080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90807" w:rsidRPr="00590807" w:rsidTr="0059080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</w:p>
        </w:tc>
      </w:tr>
      <w:tr w:rsidR="00590807" w:rsidRPr="00590807" w:rsidTr="0059080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  <w:r w:rsidRPr="0059080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  <w:r w:rsidRPr="0059080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  <w:r w:rsidRPr="0059080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  <w:r w:rsidRPr="00590807">
              <w:rPr>
                <w:vertAlign w:val="superscript"/>
              </w:rPr>
              <w:t>(дата)</w:t>
            </w:r>
          </w:p>
        </w:tc>
      </w:tr>
      <w:tr w:rsidR="00590807" w:rsidRPr="00590807" w:rsidTr="0059080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  <w:r>
              <w:t>Кашыцина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</w:p>
        </w:tc>
      </w:tr>
      <w:tr w:rsidR="00590807" w:rsidRPr="00590807" w:rsidTr="0059080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  <w:r w:rsidRPr="0059080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  <w:r w:rsidRPr="0059080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  <w:r w:rsidRPr="0059080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  <w:r w:rsidRPr="00590807">
              <w:rPr>
                <w:vertAlign w:val="superscript"/>
              </w:rPr>
              <w:t>(дата)</w:t>
            </w:r>
          </w:p>
        </w:tc>
      </w:tr>
      <w:tr w:rsidR="00590807" w:rsidRPr="00590807" w:rsidTr="0059080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</w:p>
        </w:tc>
      </w:tr>
      <w:tr w:rsidR="00590807" w:rsidRPr="00590807" w:rsidTr="0059080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  <w:r w:rsidRPr="0059080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  <w:r w:rsidRPr="0059080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  <w:r w:rsidRPr="0059080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  <w:r w:rsidRPr="00590807">
              <w:rPr>
                <w:vertAlign w:val="superscript"/>
              </w:rPr>
              <w:t>(дата)</w:t>
            </w:r>
          </w:p>
        </w:tc>
      </w:tr>
    </w:tbl>
    <w:p w:rsidR="00CE713D" w:rsidRDefault="00CE713D" w:rsidP="003C5C39"/>
    <w:p w:rsidR="003C5C39" w:rsidRPr="003C5C39" w:rsidRDefault="005F6B08" w:rsidP="003C5C39">
      <w:bookmarkStart w:id="33" w:name="_GoBack"/>
      <w:bookmarkEnd w:id="33"/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0F49C2" w:rsidTr="000F49C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0F49C2" w:rsidRDefault="000F49C2" w:rsidP="003C5C39">
            <w:pPr>
              <w:pStyle w:val="a8"/>
            </w:pPr>
            <w:r w:rsidRPr="000F49C2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0F49C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0F49C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0F49C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0F49C2" w:rsidRDefault="000F49C2" w:rsidP="003C5C39">
            <w:pPr>
              <w:pStyle w:val="a8"/>
            </w:pPr>
            <w:r w:rsidRPr="000F49C2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0F49C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0F49C2" w:rsidRDefault="00F27376" w:rsidP="003C5C39">
            <w:pPr>
              <w:pStyle w:val="a8"/>
            </w:pPr>
            <w:r>
              <w:t>12.01.2017</w:t>
            </w:r>
          </w:p>
        </w:tc>
      </w:tr>
      <w:tr w:rsidR="00EF07A3" w:rsidRPr="000F49C2" w:rsidTr="000F49C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0F49C2" w:rsidRDefault="000F49C2" w:rsidP="003C5C39">
            <w:pPr>
              <w:pStyle w:val="a8"/>
              <w:rPr>
                <w:b/>
                <w:vertAlign w:val="superscript"/>
              </w:rPr>
            </w:pPr>
            <w:r w:rsidRPr="000F49C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0F49C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0F49C2" w:rsidRDefault="000F49C2" w:rsidP="00EF07A3">
            <w:pPr>
              <w:pStyle w:val="a8"/>
              <w:rPr>
                <w:b/>
                <w:vertAlign w:val="superscript"/>
              </w:rPr>
            </w:pPr>
            <w:r w:rsidRPr="000F49C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F49C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0F49C2" w:rsidRDefault="000F49C2" w:rsidP="00EF07A3">
            <w:pPr>
              <w:pStyle w:val="a8"/>
              <w:rPr>
                <w:b/>
                <w:vertAlign w:val="superscript"/>
              </w:rPr>
            </w:pPr>
            <w:r w:rsidRPr="000F49C2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0F49C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0F49C2" w:rsidRDefault="000F49C2" w:rsidP="00EF07A3">
            <w:pPr>
              <w:pStyle w:val="a8"/>
              <w:rPr>
                <w:vertAlign w:val="superscript"/>
              </w:rPr>
            </w:pPr>
            <w:r w:rsidRPr="000F49C2">
              <w:rPr>
                <w:vertAlign w:val="superscript"/>
              </w:rPr>
              <w:t>(дата)</w:t>
            </w:r>
          </w:p>
        </w:tc>
      </w:tr>
    </w:tbl>
    <w:p w:rsidR="00FD6B40" w:rsidRPr="00E503D2" w:rsidRDefault="00FD6B40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59080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90807" w:rsidP="004E51DC">
            <w:pPr>
              <w:pStyle w:val="a8"/>
            </w:pPr>
            <w:r>
              <w:t>Лобанов Е.Г.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59080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590807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90807" w:rsidRPr="00590807" w:rsidTr="0059080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0807" w:rsidRPr="00590807" w:rsidRDefault="00590807" w:rsidP="00EF07A3">
            <w:pPr>
              <w:pStyle w:val="a8"/>
            </w:pPr>
            <w:r>
              <w:t>Шильников Э.В.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0807" w:rsidRPr="00590807" w:rsidRDefault="00590807" w:rsidP="004E51DC">
            <w:pPr>
              <w:pStyle w:val="a8"/>
            </w:pPr>
          </w:p>
        </w:tc>
      </w:tr>
      <w:tr w:rsidR="00590807" w:rsidRPr="00590807" w:rsidTr="0059080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  <w:r w:rsidRPr="005908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90807" w:rsidRPr="00590807" w:rsidRDefault="00590807" w:rsidP="00EF07A3">
            <w:pPr>
              <w:pStyle w:val="a8"/>
              <w:rPr>
                <w:vertAlign w:val="superscript"/>
              </w:rPr>
            </w:pPr>
            <w:r w:rsidRPr="0059080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90807" w:rsidRPr="00590807" w:rsidRDefault="00590807" w:rsidP="004E51DC">
            <w:pPr>
              <w:pStyle w:val="a8"/>
              <w:rPr>
                <w:vertAlign w:val="superscript"/>
              </w:rPr>
            </w:pPr>
            <w:r w:rsidRPr="00590807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59080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1.4.0.10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4737B2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4737B2" w:rsidRPr="009E2A4C">
            <w:rPr>
              <w:rStyle w:val="ad"/>
              <w:sz w:val="20"/>
              <w:szCs w:val="20"/>
            </w:rPr>
            <w:fldChar w:fldCharType="separate"/>
          </w:r>
          <w:r w:rsidR="00590807">
            <w:rPr>
              <w:rStyle w:val="ad"/>
              <w:noProof/>
              <w:sz w:val="20"/>
              <w:szCs w:val="20"/>
            </w:rPr>
            <w:t>1</w:t>
          </w:r>
          <w:r w:rsidR="004737B2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590807" w:rsidRPr="00590807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бслуживающий персонал"/>
    <w:docVar w:name="class" w:val=" не определен "/>
    <w:docVar w:name="close_doc_flag" w:val="0"/>
    <w:docVar w:name="co_classes" w:val="   "/>
    <w:docVar w:name="codeok" w:val=" 18883 "/>
    <w:docVar w:name="codeok " w:val="    "/>
    <w:docVar w:name="col18" w:val=" 0 "/>
    <w:docVar w:name="colanal" w:val="  Отсутствуют"/>
    <w:docVar w:name="colrab" w:val=" 2 "/>
    <w:docVar w:name="colrab_anal" w:val=" 2 "/>
    <w:docVar w:name="colraball" w:val="    "/>
    <w:docVar w:name="colwom" w:val=" 0 "/>
    <w:docVar w:name="D_dog" w:val=" "/>
    <w:docVar w:name="D_prikaz" w:val=" 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4.0.10 "/>
    <w:docVar w:name="oborud" w:val=" ПК, монитор Acer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2299A7D8D6C74741A6467B11AB51833B"/>
    <w:docVar w:name="rm_id" w:val="44"/>
    <w:docVar w:name="rm_name" w:val="                                          "/>
    <w:docVar w:name="rm_number" w:val=" 1.4.0.10 "/>
    <w:docVar w:name="s_050" w:val="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IV, глава 15, статья 96);     2. Рекомендуемые режимы труда и отдыха: в соответствии с графиком работы организации; 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720"/>
    <w:docVar w:name="tools" w:val=" на рабочем месте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IV, глава 15, статья 96)"/>
    <w:docVar w:name="version" w:val="51"/>
  </w:docVars>
  <w:rsids>
    <w:rsidRoot w:val="00A20882"/>
    <w:rsid w:val="000024F1"/>
    <w:rsid w:val="00025683"/>
    <w:rsid w:val="00046815"/>
    <w:rsid w:val="0005566C"/>
    <w:rsid w:val="000860ED"/>
    <w:rsid w:val="000905BE"/>
    <w:rsid w:val="000D1F5B"/>
    <w:rsid w:val="000F49C2"/>
    <w:rsid w:val="00110025"/>
    <w:rsid w:val="001429B1"/>
    <w:rsid w:val="00145419"/>
    <w:rsid w:val="001456F8"/>
    <w:rsid w:val="001535D0"/>
    <w:rsid w:val="0015635F"/>
    <w:rsid w:val="001607C8"/>
    <w:rsid w:val="001C1A5A"/>
    <w:rsid w:val="001F4D8D"/>
    <w:rsid w:val="00206675"/>
    <w:rsid w:val="00232C8F"/>
    <w:rsid w:val="00234932"/>
    <w:rsid w:val="002421BB"/>
    <w:rsid w:val="00244615"/>
    <w:rsid w:val="002A0605"/>
    <w:rsid w:val="002B5EDE"/>
    <w:rsid w:val="002E55C6"/>
    <w:rsid w:val="00305B2F"/>
    <w:rsid w:val="00335F25"/>
    <w:rsid w:val="00367816"/>
    <w:rsid w:val="00384033"/>
    <w:rsid w:val="003876C3"/>
    <w:rsid w:val="003C24DB"/>
    <w:rsid w:val="003C5C39"/>
    <w:rsid w:val="0040104A"/>
    <w:rsid w:val="00402CAC"/>
    <w:rsid w:val="004229CF"/>
    <w:rsid w:val="004438E3"/>
    <w:rsid w:val="00444410"/>
    <w:rsid w:val="00445644"/>
    <w:rsid w:val="004737B2"/>
    <w:rsid w:val="00481C22"/>
    <w:rsid w:val="004A47AD"/>
    <w:rsid w:val="004B78DB"/>
    <w:rsid w:val="004C4DB2"/>
    <w:rsid w:val="004E51DC"/>
    <w:rsid w:val="004E5FB2"/>
    <w:rsid w:val="00510595"/>
    <w:rsid w:val="00511229"/>
    <w:rsid w:val="00563E94"/>
    <w:rsid w:val="005754C3"/>
    <w:rsid w:val="00576095"/>
    <w:rsid w:val="00590807"/>
    <w:rsid w:val="005A3A36"/>
    <w:rsid w:val="005B466C"/>
    <w:rsid w:val="005B7FE8"/>
    <w:rsid w:val="005C0A9A"/>
    <w:rsid w:val="005F6B08"/>
    <w:rsid w:val="0069682B"/>
    <w:rsid w:val="006A075D"/>
    <w:rsid w:val="006C28B3"/>
    <w:rsid w:val="007049EB"/>
    <w:rsid w:val="00710271"/>
    <w:rsid w:val="00717C9F"/>
    <w:rsid w:val="00745D40"/>
    <w:rsid w:val="007462E1"/>
    <w:rsid w:val="00760207"/>
    <w:rsid w:val="0076042D"/>
    <w:rsid w:val="007657D5"/>
    <w:rsid w:val="00776AA2"/>
    <w:rsid w:val="007A4C5E"/>
    <w:rsid w:val="007D1852"/>
    <w:rsid w:val="007D2CEA"/>
    <w:rsid w:val="00813CA2"/>
    <w:rsid w:val="00835248"/>
    <w:rsid w:val="00883461"/>
    <w:rsid w:val="00885043"/>
    <w:rsid w:val="008E68DE"/>
    <w:rsid w:val="008E70C1"/>
    <w:rsid w:val="0090588D"/>
    <w:rsid w:val="0092778A"/>
    <w:rsid w:val="00967790"/>
    <w:rsid w:val="0098630F"/>
    <w:rsid w:val="009A050C"/>
    <w:rsid w:val="009A1921"/>
    <w:rsid w:val="009F3EBC"/>
    <w:rsid w:val="00A100AB"/>
    <w:rsid w:val="00A12349"/>
    <w:rsid w:val="00A20882"/>
    <w:rsid w:val="00A706D7"/>
    <w:rsid w:val="00A7346C"/>
    <w:rsid w:val="00A87B75"/>
    <w:rsid w:val="00A91908"/>
    <w:rsid w:val="00A97012"/>
    <w:rsid w:val="00AA4551"/>
    <w:rsid w:val="00AA46ED"/>
    <w:rsid w:val="00AA4DCC"/>
    <w:rsid w:val="00AD14A4"/>
    <w:rsid w:val="00AD7C32"/>
    <w:rsid w:val="00AF5296"/>
    <w:rsid w:val="00AF796F"/>
    <w:rsid w:val="00B04F25"/>
    <w:rsid w:val="00B80FB7"/>
    <w:rsid w:val="00BA4730"/>
    <w:rsid w:val="00BA5029"/>
    <w:rsid w:val="00BC0CB1"/>
    <w:rsid w:val="00BC2F3C"/>
    <w:rsid w:val="00C02721"/>
    <w:rsid w:val="00C03F4A"/>
    <w:rsid w:val="00CE3307"/>
    <w:rsid w:val="00CE713D"/>
    <w:rsid w:val="00CF1669"/>
    <w:rsid w:val="00D72A4C"/>
    <w:rsid w:val="00D76DF8"/>
    <w:rsid w:val="00DB1272"/>
    <w:rsid w:val="00DB5302"/>
    <w:rsid w:val="00DD6B1F"/>
    <w:rsid w:val="00DF0C4E"/>
    <w:rsid w:val="00E124F4"/>
    <w:rsid w:val="00E36337"/>
    <w:rsid w:val="00E422CF"/>
    <w:rsid w:val="00E43EDA"/>
    <w:rsid w:val="00E503D2"/>
    <w:rsid w:val="00E67DD6"/>
    <w:rsid w:val="00EB72AD"/>
    <w:rsid w:val="00EC37A1"/>
    <w:rsid w:val="00EF07A3"/>
    <w:rsid w:val="00EF3DC4"/>
    <w:rsid w:val="00F27376"/>
    <w:rsid w:val="00F31AF6"/>
    <w:rsid w:val="00F71596"/>
    <w:rsid w:val="00F76072"/>
    <w:rsid w:val="00FB001B"/>
    <w:rsid w:val="00FB24BF"/>
    <w:rsid w:val="00FD0BA7"/>
    <w:rsid w:val="00FD2BA8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2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12</cp:revision>
  <dcterms:created xsi:type="dcterms:W3CDTF">2014-05-28T23:08:00Z</dcterms:created>
  <dcterms:modified xsi:type="dcterms:W3CDTF">2017-01-16T08:01:00Z</dcterms:modified>
</cp:coreProperties>
</file>